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79975BFD" w:rsidR="008279FC" w:rsidRPr="00CF6BB5" w:rsidRDefault="008279FC" w:rsidP="00061EEB">
      <w:pPr>
        <w:ind w:left="2127" w:hanging="2127"/>
      </w:pPr>
      <w:r w:rsidRPr="00CF6BB5">
        <w:t>Vergabeverfahren:</w:t>
      </w:r>
      <w:r w:rsidRPr="00CF6BB5">
        <w:tab/>
      </w:r>
      <w:r w:rsidR="00061EEB" w:rsidRPr="00061EEB">
        <w:t>Rahmenvertrag über Software-Pflegeleistungen zur Schifffahrtsdatenbank (SZ-DB)</w:t>
      </w:r>
    </w:p>
    <w:p w14:paraId="5E3E5CC3" w14:textId="32AC0C8F" w:rsidR="008279FC" w:rsidRDefault="008279FC" w:rsidP="008279FC">
      <w:r w:rsidRPr="00CF6BB5">
        <w:t>Aktenzeichen:</w:t>
      </w:r>
      <w:r w:rsidRPr="00CF6BB5">
        <w:tab/>
      </w:r>
      <w:r w:rsidRPr="00CF6BB5">
        <w:tab/>
        <w:t>Z42</w:t>
      </w:r>
      <w:r w:rsidR="00061EEB">
        <w:t>-2026-0058</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bookmarkStart w:id="3" w:name="_GoBack"/>
          <w:r w:rsidRPr="00932F7D">
            <w:rPr>
              <w:noProof/>
            </w:rPr>
            <w:t>__________________________________________</w:t>
          </w:r>
          <w:bookmarkEnd w:id="3"/>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0"/>
  </w:num>
  <w:num w:numId="13">
    <w:abstractNumId w:val="3"/>
  </w:num>
  <w:num w:numId="14">
    <w:abstractNumId w:val="7"/>
  </w:num>
  <w:num w:numId="15">
    <w:abstractNumId w:val="5"/>
  </w:num>
  <w:num w:numId="16">
    <w:abstractNumId w:val="2"/>
  </w:num>
  <w:num w:numId="17">
    <w:abstractNumId w:val="4"/>
  </w:num>
  <w:num w:numId="18">
    <w:abstractNumId w:val="1"/>
  </w:num>
  <w:num w:numId="1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xRbVaAogkj5Oh3rKZFDuRY5ZiA3+Ovkx+YVNJvNog/ArfqGq0hOn+9Kew9+gE48gfOMdFtVskuQ697T5Gj+vTA==" w:saltValue="w5A4H4HzYbrwzmA7KWJM4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61EEB"/>
    <w:rsid w:val="00074A08"/>
    <w:rsid w:val="00077BBD"/>
    <w:rsid w:val="0008679B"/>
    <w:rsid w:val="000B047D"/>
    <w:rsid w:val="000B7FC5"/>
    <w:rsid w:val="000E30F2"/>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A04414"/>
    <w:rsid w:val="00A41AE9"/>
    <w:rsid w:val="00A52D0F"/>
    <w:rsid w:val="00A71589"/>
    <w:rsid w:val="00A8211D"/>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517C12"/>
    <w:rsid w:val="006E506A"/>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ADBA712F7974660A701B8518818BCF9">
    <w:name w:val="7ADBA712F7974660A701B8518818BCF9"/>
    <w:rsid w:val="00D42E18"/>
  </w:style>
  <w:style w:type="paragraph" w:customStyle="1" w:styleId="A6FC40EDB2B54A8985EF19E6D80A0DA6">
    <w:name w:val="A6FC40EDB2B54A8985EF19E6D80A0DA6"/>
    <w:rsid w:val="00D42E18"/>
  </w:style>
  <w:style w:type="paragraph" w:customStyle="1" w:styleId="74DE0D33DEB94333980B0D6C51514E9B">
    <w:name w:val="74DE0D33DEB94333980B0D6C51514E9B"/>
    <w:rsid w:val="00D42E18"/>
  </w:style>
  <w:style w:type="paragraph" w:customStyle="1" w:styleId="F992BCB3760F41D9A11D7A6A00B05D5F">
    <w:name w:val="F992BCB3760F41D9A11D7A6A00B05D5F"/>
    <w:rsid w:val="00D42E18"/>
  </w:style>
  <w:style w:type="paragraph" w:customStyle="1" w:styleId="90F3B5480A3D4F0E965423A42CE8FDC6">
    <w:name w:val="90F3B5480A3D4F0E965423A42CE8FDC6"/>
    <w:rsid w:val="00D42E18"/>
  </w:style>
  <w:style w:type="paragraph" w:customStyle="1" w:styleId="1E9E39947D48428CA4F848DBB000FD10">
    <w:name w:val="1E9E39947D48428CA4F848DBB000FD10"/>
    <w:rsid w:val="00D42E18"/>
  </w:style>
  <w:style w:type="paragraph" w:customStyle="1" w:styleId="4DB063C5B3D544D2B60201BF89759C33">
    <w:name w:val="4DB063C5B3D544D2B60201BF89759C33"/>
    <w:rsid w:val="00517C12"/>
  </w:style>
  <w:style w:type="paragraph" w:customStyle="1" w:styleId="BCF7C3C6A21E49EB8381A01E3C714513">
    <w:name w:val="BCF7C3C6A21E49EB8381A01E3C714513"/>
    <w:rsid w:val="00517C12"/>
  </w:style>
  <w:style w:type="paragraph" w:customStyle="1" w:styleId="7DDC9F59D58E45B2876B54A7D5482F40">
    <w:name w:val="7DDC9F59D58E45B2876B54A7D5482F40"/>
    <w:rsid w:val="00517C12"/>
  </w:style>
  <w:style w:type="paragraph" w:customStyle="1" w:styleId="6CD5BF5C8BA348C1A9C0BBD4AB6BA4AE">
    <w:name w:val="6CD5BF5C8BA348C1A9C0BBD4AB6BA4AE"/>
    <w:rsid w:val="00517C12"/>
  </w:style>
  <w:style w:type="paragraph" w:customStyle="1" w:styleId="88BE7E15A7104AB2B035B425DA3C6C20">
    <w:name w:val="88BE7E15A7104AB2B035B425DA3C6C20"/>
    <w:rsid w:val="00517C12"/>
  </w:style>
  <w:style w:type="paragraph" w:customStyle="1" w:styleId="2FAAC39BE102496E94A5460316D1ABED">
    <w:name w:val="2FAAC39BE102496E94A5460316D1ABED"/>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D20A-7578-4315-B4AB-562B992238F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2.xml><?xml version="1.0" encoding="utf-8"?>
<ds:datastoreItem xmlns:ds="http://schemas.openxmlformats.org/officeDocument/2006/customXml" ds:itemID="{D312AA35-7F36-49B9-BFC3-12AE29929654}">
  <ds:schemaRefs>
    <ds:schemaRef ds:uri="http://ns.axespdf.com/word/configuration"/>
  </ds:schemaRefs>
</ds:datastoreItem>
</file>

<file path=customXml/itemProps3.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4.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4442C3-DBA8-402F-A714-9112AF39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411</Words>
  <Characters>2596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de Boer, Tom ( ITZBund B, extern )</cp:lastModifiedBy>
  <cp:revision>3</cp:revision>
  <dcterms:created xsi:type="dcterms:W3CDTF">2026-07-17T10:06:00Z</dcterms:created>
  <dcterms:modified xsi:type="dcterms:W3CDTF">2026-08-17T14:21:00Z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